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4CA7DFFC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1C729E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Pr="00A802F0">
        <w:rPr>
          <w:b/>
          <w:i/>
          <w:noProof/>
          <w:sz w:val="28"/>
        </w:rPr>
        <w:t>2</w:t>
      </w:r>
      <w:r w:rsidR="006E1BEF" w:rsidRPr="00A802F0">
        <w:rPr>
          <w:b/>
          <w:i/>
          <w:noProof/>
          <w:sz w:val="28"/>
        </w:rPr>
        <w:t>5</w:t>
      </w:r>
      <w:r w:rsidR="0093096C" w:rsidRPr="00A802F0">
        <w:rPr>
          <w:b/>
          <w:i/>
          <w:noProof/>
          <w:sz w:val="28"/>
        </w:rPr>
        <w:t>0023</w:t>
      </w:r>
    </w:p>
    <w:p w14:paraId="7FCA00E8" w14:textId="44C5B588" w:rsidR="007B5F6A" w:rsidRPr="00DA53A0" w:rsidRDefault="001C729E" w:rsidP="00C85647">
      <w:pPr>
        <w:pStyle w:val="Header"/>
        <w:rPr>
          <w:sz w:val="22"/>
          <w:szCs w:val="22"/>
        </w:rPr>
      </w:pPr>
      <w:r>
        <w:rPr>
          <w:sz w:val="24"/>
        </w:rPr>
        <w:t>Sophia Antipolis, 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2D6DF4">
        <w:rPr>
          <w:sz w:val="24"/>
        </w:rPr>
        <w:t>17-21 February 2025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0932EDC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97699" w:rsidRPr="00897699">
        <w:rPr>
          <w:rFonts w:ascii="Arial" w:hAnsi="Arial" w:cs="Arial"/>
          <w:b/>
          <w:sz w:val="22"/>
          <w:szCs w:val="22"/>
        </w:rPr>
        <w:t>LS to ITU-T SG2 on methodology coordination</w:t>
      </w:r>
    </w:p>
    <w:p w14:paraId="48419698" w14:textId="470E815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13EC5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Rel-18</w:t>
      </w:r>
      <w:r w:rsidR="00A15F0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5473797B" w14:textId="0A5F22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99">
        <w:rPr>
          <w:rFonts w:ascii="Arial" w:hAnsi="Arial" w:cs="Arial"/>
          <w:b/>
          <w:bCs/>
          <w:sz w:val="22"/>
          <w:szCs w:val="22"/>
        </w:rPr>
        <w:t>-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BC343F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9378D">
        <w:rPr>
          <w:rFonts w:ascii="Arial" w:hAnsi="Arial" w:cs="Arial"/>
          <w:b/>
          <w:sz w:val="22"/>
          <w:szCs w:val="22"/>
        </w:rPr>
        <w:t>3GPP SA5</w:t>
      </w:r>
    </w:p>
    <w:p w14:paraId="07E5011C" w14:textId="235C382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 w:rsidRPr="00897699">
        <w:rPr>
          <w:rFonts w:ascii="Arial" w:hAnsi="Arial" w:cs="Arial"/>
          <w:b/>
          <w:sz w:val="22"/>
          <w:szCs w:val="22"/>
        </w:rPr>
        <w:t>ITU-T SG2</w:t>
      </w:r>
    </w:p>
    <w:p w14:paraId="7768506E" w14:textId="704D48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9378D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AAA76EA" w14:textId="7BE8576E" w:rsidR="005F08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08B5">
        <w:rPr>
          <w:rFonts w:ascii="Arial" w:hAnsi="Arial" w:cs="Arial"/>
          <w:b/>
          <w:bCs/>
          <w:sz w:val="22"/>
          <w:szCs w:val="22"/>
        </w:rPr>
        <w:t>Thomas Tovinger</w:t>
      </w:r>
      <w:r w:rsidR="00DC24B9">
        <w:rPr>
          <w:rFonts w:ascii="Arial" w:hAnsi="Arial" w:cs="Arial"/>
          <w:b/>
          <w:bCs/>
          <w:sz w:val="22"/>
          <w:szCs w:val="22"/>
        </w:rPr>
        <w:t xml:space="preserve"> (SA5 Vice Chair)</w:t>
      </w:r>
    </w:p>
    <w:p w14:paraId="4A5B8B3E" w14:textId="5356B197" w:rsidR="00B97703" w:rsidRDefault="005F08B5" w:rsidP="005F08B5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Email: </w:t>
      </w:r>
      <w:r w:rsidR="007A7F3E">
        <w:rPr>
          <w:rFonts w:ascii="Arial" w:hAnsi="Arial" w:cs="Arial"/>
          <w:b/>
          <w:bCs/>
          <w:sz w:val="22"/>
          <w:szCs w:val="22"/>
        </w:rPr>
        <w:t>&lt;</w:t>
      </w:r>
      <w:proofErr w:type="spellStart"/>
      <w:r w:rsidR="007A7F3E">
        <w:rPr>
          <w:rFonts w:ascii="Arial" w:hAnsi="Arial" w:cs="Arial"/>
          <w:b/>
          <w:bCs/>
          <w:sz w:val="22"/>
          <w:szCs w:val="22"/>
        </w:rPr>
        <w:t>thomas</w:t>
      </w:r>
      <w:proofErr w:type="spellEnd"/>
      <w:r w:rsidR="007A7F3E">
        <w:rPr>
          <w:rFonts w:ascii="Arial" w:hAnsi="Arial" w:cs="Arial"/>
          <w:b/>
          <w:bCs/>
          <w:sz w:val="22"/>
          <w:szCs w:val="22"/>
        </w:rPr>
        <w:t>&gt;&lt;dot&gt;&lt;</w:t>
      </w:r>
      <w:proofErr w:type="spellStart"/>
      <w:r w:rsidR="008A72DA">
        <w:rPr>
          <w:rFonts w:ascii="Arial" w:hAnsi="Arial" w:cs="Arial"/>
          <w:b/>
          <w:bCs/>
          <w:sz w:val="22"/>
          <w:szCs w:val="22"/>
        </w:rPr>
        <w:t>t</w:t>
      </w:r>
      <w:r w:rsidR="007A7F3E">
        <w:rPr>
          <w:rFonts w:ascii="Arial" w:hAnsi="Arial" w:cs="Arial"/>
          <w:b/>
          <w:bCs/>
          <w:sz w:val="22"/>
          <w:szCs w:val="22"/>
        </w:rPr>
        <w:t>ovinger</w:t>
      </w:r>
      <w:proofErr w:type="spellEnd"/>
      <w:r w:rsidR="007A7F3E">
        <w:rPr>
          <w:rFonts w:ascii="Arial" w:hAnsi="Arial" w:cs="Arial"/>
          <w:b/>
          <w:bCs/>
          <w:sz w:val="22"/>
          <w:szCs w:val="22"/>
        </w:rPr>
        <w:t>&gt;&lt;at&gt;&lt;Ericsson&gt;&lt;dot&gt;&lt;com&gt;</w:t>
      </w:r>
    </w:p>
    <w:p w14:paraId="672E01C4" w14:textId="5F578888" w:rsidR="00B97703" w:rsidRPr="004E3939" w:rsidRDefault="00B97703" w:rsidP="005F08B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EC2093D" w:rsidR="00B97703" w:rsidRPr="0032259A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F65CF" w:rsidRPr="005C0C57">
        <w:rPr>
          <w:rFonts w:ascii="Arial" w:hAnsi="Arial" w:cs="Arial"/>
        </w:rPr>
        <w:t>TS 32.156v1</w:t>
      </w:r>
      <w:r w:rsidR="006E36C0" w:rsidRPr="005C0C57">
        <w:rPr>
          <w:rFonts w:ascii="Arial" w:hAnsi="Arial" w:cs="Arial"/>
        </w:rPr>
        <w:t>9.</w:t>
      </w:r>
      <w:r w:rsidR="00930D04" w:rsidRPr="005C0C57">
        <w:rPr>
          <w:rFonts w:ascii="Arial" w:hAnsi="Arial" w:cs="Arial"/>
        </w:rPr>
        <w:t>1</w:t>
      </w:r>
      <w:r w:rsidR="00DF65CF" w:rsidRPr="005C0C57">
        <w:rPr>
          <w:rFonts w:ascii="Arial" w:hAnsi="Arial" w:cs="Arial"/>
        </w:rPr>
        <w:t>.0</w:t>
      </w:r>
      <w:r w:rsidR="000838E1" w:rsidRPr="005C0C57">
        <w:rPr>
          <w:rFonts w:ascii="Arial" w:hAnsi="Arial" w:cs="Arial"/>
        </w:rPr>
        <w:t>,</w:t>
      </w:r>
      <w:r w:rsidR="001F4973" w:rsidRPr="005C0C57">
        <w:rPr>
          <w:rFonts w:ascii="Arial" w:hAnsi="Arial" w:cs="Arial"/>
        </w:rPr>
        <w:t xml:space="preserve"> 32.160</w:t>
      </w:r>
      <w:r w:rsidR="000838E1" w:rsidRPr="005C0C57">
        <w:rPr>
          <w:rFonts w:ascii="Arial" w:hAnsi="Arial" w:cs="Arial"/>
        </w:rPr>
        <w:t>v1</w:t>
      </w:r>
      <w:r w:rsidR="002B16D4" w:rsidRPr="005C0C57">
        <w:rPr>
          <w:rFonts w:ascii="Arial" w:hAnsi="Arial" w:cs="Arial"/>
        </w:rPr>
        <w:t>9.</w:t>
      </w:r>
      <w:r w:rsidR="002C57C6" w:rsidRPr="005C0C57">
        <w:rPr>
          <w:rFonts w:ascii="Arial" w:hAnsi="Arial" w:cs="Arial"/>
        </w:rPr>
        <w:t>2</w:t>
      </w:r>
      <w:r w:rsidR="000838E1" w:rsidRPr="005C0C57">
        <w:rPr>
          <w:rFonts w:ascii="Arial" w:hAnsi="Arial" w:cs="Arial"/>
        </w:rPr>
        <w:t>.0</w:t>
      </w:r>
      <w:r w:rsidR="00744AA3" w:rsidRPr="005C0C57">
        <w:rPr>
          <w:rFonts w:ascii="Arial" w:hAnsi="Arial" w:cs="Arial"/>
        </w:rPr>
        <w:t xml:space="preserve">, </w:t>
      </w:r>
      <w:r w:rsidR="00E02082" w:rsidRPr="005C0C57">
        <w:rPr>
          <w:rFonts w:ascii="Arial" w:hAnsi="Arial" w:cs="Arial"/>
        </w:rPr>
        <w:t>S5-244952, S5-244890, S5-243276, S5-244976, S5-243727, S5-244947, S5-245397.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590A639" w14:textId="4D332B96" w:rsidR="00B97703" w:rsidRDefault="00197102" w:rsidP="000F6242">
      <w:r w:rsidRPr="003F627C">
        <w:t xml:space="preserve">3GPP SA5 would like to express our appreciation </w:t>
      </w:r>
      <w:r w:rsidR="008E0B37" w:rsidRPr="003F627C">
        <w:t>of</w:t>
      </w:r>
      <w:r w:rsidRPr="003F627C">
        <w:t xml:space="preserve"> the ongoing joint coordination effort</w:t>
      </w:r>
      <w:r w:rsidR="008E0B37" w:rsidRPr="003F627C">
        <w:t xml:space="preserve"> between our Working Groups</w:t>
      </w:r>
      <w:r w:rsidRPr="003F627C">
        <w:t xml:space="preserve"> on </w:t>
      </w:r>
      <w:r w:rsidR="008E0B37" w:rsidRPr="003F627C">
        <w:t>Requirements and Analysis (</w:t>
      </w:r>
      <w:r w:rsidRPr="003F627C">
        <w:t>stage 1 and stage 2</w:t>
      </w:r>
      <w:r w:rsidR="008E0B37" w:rsidRPr="003F627C">
        <w:t>) level methodology</w:t>
      </w:r>
      <w:r w:rsidR="00832576" w:rsidRPr="003F627C">
        <w:t xml:space="preserve">, and in this </w:t>
      </w:r>
      <w:proofErr w:type="gramStart"/>
      <w:r w:rsidR="00832576" w:rsidRPr="003F627C">
        <w:t>LS</w:t>
      </w:r>
      <w:proofErr w:type="gramEnd"/>
      <w:r w:rsidR="00832576" w:rsidRPr="003F627C">
        <w:t xml:space="preserve"> we wish to inform SG2 of the latest </w:t>
      </w:r>
      <w:r w:rsidR="00654677">
        <w:t>SA5- and SA-</w:t>
      </w:r>
      <w:r w:rsidR="00832576" w:rsidRPr="003F627C">
        <w:t xml:space="preserve">approved </w:t>
      </w:r>
      <w:r w:rsidR="008013F3" w:rsidRPr="003F627C">
        <w:t>methodology</w:t>
      </w:r>
      <w:r w:rsidR="00CF4F2B">
        <w:t xml:space="preserve"> stage 1/2</w:t>
      </w:r>
      <w:r w:rsidR="008013F3" w:rsidRPr="003F627C">
        <w:t xml:space="preserve"> </w:t>
      </w:r>
      <w:r w:rsidR="008013F3">
        <w:t xml:space="preserve">related </w:t>
      </w:r>
      <w:r w:rsidR="00DC01F1">
        <w:t xml:space="preserve">Rel-18 </w:t>
      </w:r>
      <w:r w:rsidR="00A15F0B">
        <w:t xml:space="preserve">and Rel-19 </w:t>
      </w:r>
      <w:r w:rsidR="00832576" w:rsidRPr="003F627C">
        <w:t xml:space="preserve">CRs from </w:t>
      </w:r>
      <w:r w:rsidR="007A5915">
        <w:t>August to December</w:t>
      </w:r>
      <w:r w:rsidR="00832576" w:rsidRPr="003F627C">
        <w:t xml:space="preserve"> 2024.</w:t>
      </w:r>
      <w:r w:rsidR="00CF4F2B">
        <w:t xml:space="preserve"> They are the following:</w:t>
      </w:r>
    </w:p>
    <w:p w14:paraId="42CD293E" w14:textId="690E1B4E" w:rsidR="00FC5360" w:rsidRPr="00FC5360" w:rsidRDefault="00FC5360" w:rsidP="000F6242">
      <w:pPr>
        <w:rPr>
          <w:u w:val="single"/>
        </w:rPr>
      </w:pPr>
      <w:r w:rsidRPr="00FC5360">
        <w:rPr>
          <w:u w:val="single"/>
        </w:rPr>
        <w:t>Rel-18</w:t>
      </w:r>
    </w:p>
    <w:p w14:paraId="3DC096C0" w14:textId="2400D516" w:rsidR="00AB2E6E" w:rsidRPr="00FB09CE" w:rsidRDefault="00107513" w:rsidP="003B6612">
      <w:pPr>
        <w:pStyle w:val="ListParagraph"/>
        <w:numPr>
          <w:ilvl w:val="0"/>
          <w:numId w:val="8"/>
        </w:numPr>
      </w:pPr>
      <w:r w:rsidRPr="00FB09CE">
        <w:t>S5-</w:t>
      </w:r>
      <w:r w:rsidR="0035683F" w:rsidRPr="00FB09CE">
        <w:t xml:space="preserve">244952 Rel-18 CR 32.156 Clarify naming </w:t>
      </w:r>
      <w:proofErr w:type="gramStart"/>
      <w:r w:rsidR="0035683F" w:rsidRPr="00FB09CE">
        <w:t>rules</w:t>
      </w:r>
      <w:proofErr w:type="gramEnd"/>
    </w:p>
    <w:p w14:paraId="5E9EA7AB" w14:textId="56761019" w:rsidR="0035683F" w:rsidRPr="00FB09CE" w:rsidRDefault="00046CBF" w:rsidP="003B6612">
      <w:pPr>
        <w:pStyle w:val="ListParagraph"/>
        <w:numPr>
          <w:ilvl w:val="0"/>
          <w:numId w:val="8"/>
        </w:numPr>
      </w:pPr>
      <w:r w:rsidRPr="00FB09CE">
        <w:t xml:space="preserve">S5-244890 Rel-18 CR 32.156 Add missing definition of accessible data </w:t>
      </w:r>
      <w:proofErr w:type="gramStart"/>
      <w:r w:rsidRPr="00FB09CE">
        <w:t>nodes</w:t>
      </w:r>
      <w:proofErr w:type="gramEnd"/>
    </w:p>
    <w:p w14:paraId="75260C55" w14:textId="0FB24006" w:rsidR="00AB151E" w:rsidRPr="00FB09CE" w:rsidRDefault="00AB151E" w:rsidP="003B6612">
      <w:pPr>
        <w:pStyle w:val="ListParagraph"/>
        <w:numPr>
          <w:ilvl w:val="0"/>
          <w:numId w:val="8"/>
        </w:numPr>
      </w:pPr>
      <w:r w:rsidRPr="00FB09CE">
        <w:t>S5-24</w:t>
      </w:r>
      <w:r w:rsidR="00583E44" w:rsidRPr="00FB09CE">
        <w:t>3</w:t>
      </w:r>
      <w:r w:rsidR="00AC3B9C" w:rsidRPr="00FB09CE">
        <w:t>72</w:t>
      </w:r>
      <w:r w:rsidR="00583E44" w:rsidRPr="00FB09CE">
        <w:t xml:space="preserve">6 Rel-18 CR 32.160 Clarify attribute </w:t>
      </w:r>
      <w:proofErr w:type="gramStart"/>
      <w:r w:rsidR="00583E44" w:rsidRPr="00FB09CE">
        <w:t>naming</w:t>
      </w:r>
      <w:proofErr w:type="gramEnd"/>
    </w:p>
    <w:p w14:paraId="09D8B7CE" w14:textId="3010DE61" w:rsidR="00FC5360" w:rsidRPr="00FB09CE" w:rsidRDefault="00FC5360" w:rsidP="00FC5360">
      <w:pPr>
        <w:rPr>
          <w:u w:val="single"/>
        </w:rPr>
      </w:pPr>
      <w:r w:rsidRPr="00FB09CE">
        <w:rPr>
          <w:u w:val="single"/>
        </w:rPr>
        <w:t>Rel-19</w:t>
      </w:r>
    </w:p>
    <w:p w14:paraId="75DF4FC3" w14:textId="39EC8659" w:rsidR="00FC5360" w:rsidRPr="00FB09CE" w:rsidRDefault="00FC5360" w:rsidP="007A5915">
      <w:pPr>
        <w:pStyle w:val="ListParagraph"/>
        <w:numPr>
          <w:ilvl w:val="0"/>
          <w:numId w:val="8"/>
        </w:numPr>
      </w:pPr>
      <w:r w:rsidRPr="00FB09CE">
        <w:t>S5-</w:t>
      </w:r>
      <w:r w:rsidR="006D046F" w:rsidRPr="00FB09CE">
        <w:t xml:space="preserve">244976 Rel-19 CR 32.156 improve description of ENUM </w:t>
      </w:r>
      <w:proofErr w:type="spellStart"/>
      <w:proofErr w:type="gramStart"/>
      <w:r w:rsidR="006D046F" w:rsidRPr="00FB09CE">
        <w:t>steorotype</w:t>
      </w:r>
      <w:proofErr w:type="spellEnd"/>
      <w:proofErr w:type="gramEnd"/>
    </w:p>
    <w:p w14:paraId="2E0FD6F4" w14:textId="69431F10" w:rsidR="00583E44" w:rsidRPr="00FB09CE" w:rsidRDefault="00583E44" w:rsidP="007A5915">
      <w:pPr>
        <w:pStyle w:val="ListParagraph"/>
        <w:numPr>
          <w:ilvl w:val="0"/>
          <w:numId w:val="8"/>
        </w:numPr>
      </w:pPr>
      <w:r w:rsidRPr="00FB09CE">
        <w:t xml:space="preserve">S5-243727 Rel-18 CR 32.160 Clarify attribute </w:t>
      </w:r>
      <w:proofErr w:type="gramStart"/>
      <w:r w:rsidRPr="00FB09CE">
        <w:t>naming</w:t>
      </w:r>
      <w:proofErr w:type="gramEnd"/>
    </w:p>
    <w:p w14:paraId="316E5704" w14:textId="6B6596B7" w:rsidR="00F63AB1" w:rsidRPr="00FB09CE" w:rsidRDefault="00F63AB1" w:rsidP="007A5915">
      <w:pPr>
        <w:pStyle w:val="ListParagraph"/>
        <w:numPr>
          <w:ilvl w:val="0"/>
          <w:numId w:val="8"/>
        </w:numPr>
      </w:pPr>
      <w:r w:rsidRPr="00FB09CE">
        <w:t>S5-</w:t>
      </w:r>
      <w:r w:rsidR="001A774C" w:rsidRPr="00FB09CE">
        <w:t xml:space="preserve">244947 R19 CR 32.160 Clarify how to define </w:t>
      </w:r>
      <w:proofErr w:type="gramStart"/>
      <w:r w:rsidR="001A774C" w:rsidRPr="00FB09CE">
        <w:t>choice</w:t>
      </w:r>
      <w:proofErr w:type="gramEnd"/>
    </w:p>
    <w:p w14:paraId="0B6FD5B1" w14:textId="1B1809C7" w:rsidR="00B8134F" w:rsidRPr="00FB09CE" w:rsidRDefault="00B8134F" w:rsidP="007A5915">
      <w:pPr>
        <w:pStyle w:val="ListParagraph"/>
        <w:numPr>
          <w:ilvl w:val="0"/>
          <w:numId w:val="8"/>
        </w:numPr>
      </w:pPr>
      <w:r w:rsidRPr="00FB09CE">
        <w:t xml:space="preserve">S5-245397 Rel-19 CR 32.156 Specify Escaping for DN </w:t>
      </w:r>
      <w:proofErr w:type="gramStart"/>
      <w:r w:rsidRPr="00FB09CE">
        <w:t>type</w:t>
      </w:r>
      <w:proofErr w:type="gramEnd"/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34E3D5D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627C">
        <w:rPr>
          <w:rFonts w:ascii="Arial" w:hAnsi="Arial" w:cs="Arial"/>
          <w:b/>
        </w:rPr>
        <w:t>ITU-T SG2</w:t>
      </w:r>
      <w:r>
        <w:rPr>
          <w:rFonts w:ascii="Arial" w:hAnsi="Arial" w:cs="Arial"/>
          <w:b/>
        </w:rPr>
        <w:t xml:space="preserve"> </w:t>
      </w:r>
    </w:p>
    <w:p w14:paraId="6DFC64E8" w14:textId="3C918F4E" w:rsidR="00B97703" w:rsidRPr="002540D2" w:rsidRDefault="00B97703" w:rsidP="003F627C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F627C" w:rsidRPr="002540D2">
        <w:t xml:space="preserve">SA5 kindly asks SG2 to consider the above information, and to </w:t>
      </w:r>
      <w:r w:rsidR="002540D2" w:rsidRPr="002540D2">
        <w:t>inform SA5 of any questions or comments you may have</w:t>
      </w:r>
      <w:r w:rsidR="002540D2">
        <w:t xml:space="preserve"> on these CRs </w:t>
      </w:r>
      <w:r w:rsidR="00E85699">
        <w:t xml:space="preserve">(attached) </w:t>
      </w:r>
      <w:r w:rsidR="002540D2">
        <w:t xml:space="preserve">or the latest </w:t>
      </w:r>
      <w:r w:rsidR="00E02082">
        <w:t xml:space="preserve">Rel-19 </w:t>
      </w:r>
      <w:r w:rsidR="000838E1">
        <w:t>TS 32.156 and 32.160 versions (attached).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ECF8E9" w14:textId="77777777" w:rsidR="00307A46" w:rsidRDefault="00307A46" w:rsidP="00307A46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Pr="00E73497">
        <w:t>Gothenburg</w:t>
      </w:r>
      <w:r>
        <w:t>, Sweden</w:t>
      </w:r>
    </w:p>
    <w:p w14:paraId="4D15ED44" w14:textId="77777777" w:rsidR="00307A46" w:rsidRDefault="00307A46" w:rsidP="00307A46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  <w:t>Fukuoka, Japan</w:t>
      </w:r>
    </w:p>
    <w:p w14:paraId="1897C9D1" w14:textId="13B0AD17" w:rsidR="006052AD" w:rsidRPr="006F09B6" w:rsidRDefault="006052AD" w:rsidP="00307A46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0F678" w14:textId="77777777" w:rsidR="00911110" w:rsidRDefault="00911110">
      <w:pPr>
        <w:spacing w:after="0"/>
      </w:pPr>
      <w:r>
        <w:separator/>
      </w:r>
    </w:p>
  </w:endnote>
  <w:endnote w:type="continuationSeparator" w:id="0">
    <w:p w14:paraId="3BD742DF" w14:textId="77777777" w:rsidR="00911110" w:rsidRDefault="009111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701ED" w14:textId="77777777" w:rsidR="00911110" w:rsidRDefault="00911110">
      <w:pPr>
        <w:spacing w:after="0"/>
      </w:pPr>
      <w:r>
        <w:separator/>
      </w:r>
    </w:p>
  </w:footnote>
  <w:footnote w:type="continuationSeparator" w:id="0">
    <w:p w14:paraId="5F6D6102" w14:textId="77777777" w:rsidR="00911110" w:rsidRDefault="009111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E196475"/>
    <w:multiLevelType w:val="hybridMultilevel"/>
    <w:tmpl w:val="4BD47C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3F6431"/>
    <w:multiLevelType w:val="hybridMultilevel"/>
    <w:tmpl w:val="FA40030A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527786639">
    <w:abstractNumId w:val="4"/>
  </w:num>
  <w:num w:numId="9" w16cid:durableId="119526670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581E"/>
    <w:rsid w:val="00015110"/>
    <w:rsid w:val="00017F23"/>
    <w:rsid w:val="00027DC0"/>
    <w:rsid w:val="00046CBF"/>
    <w:rsid w:val="0006015E"/>
    <w:rsid w:val="000735E4"/>
    <w:rsid w:val="00073A50"/>
    <w:rsid w:val="000838E1"/>
    <w:rsid w:val="0008790C"/>
    <w:rsid w:val="000B7858"/>
    <w:rsid w:val="000C6359"/>
    <w:rsid w:val="000F6242"/>
    <w:rsid w:val="00107513"/>
    <w:rsid w:val="00136230"/>
    <w:rsid w:val="001523B3"/>
    <w:rsid w:val="00167390"/>
    <w:rsid w:val="001927D5"/>
    <w:rsid w:val="0019378D"/>
    <w:rsid w:val="00197102"/>
    <w:rsid w:val="001A774C"/>
    <w:rsid w:val="001B14F2"/>
    <w:rsid w:val="001C729E"/>
    <w:rsid w:val="001F4973"/>
    <w:rsid w:val="002164D3"/>
    <w:rsid w:val="00226381"/>
    <w:rsid w:val="002540D2"/>
    <w:rsid w:val="00264862"/>
    <w:rsid w:val="00272D93"/>
    <w:rsid w:val="002869FE"/>
    <w:rsid w:val="0029690D"/>
    <w:rsid w:val="002B16D4"/>
    <w:rsid w:val="002C57C6"/>
    <w:rsid w:val="002D6DF4"/>
    <w:rsid w:val="002E6A47"/>
    <w:rsid w:val="002F1940"/>
    <w:rsid w:val="003021BE"/>
    <w:rsid w:val="00304054"/>
    <w:rsid w:val="00307A46"/>
    <w:rsid w:val="0032259A"/>
    <w:rsid w:val="00353610"/>
    <w:rsid w:val="0035683F"/>
    <w:rsid w:val="00383545"/>
    <w:rsid w:val="003840C5"/>
    <w:rsid w:val="003B6612"/>
    <w:rsid w:val="003E0704"/>
    <w:rsid w:val="003E6144"/>
    <w:rsid w:val="003F4A9E"/>
    <w:rsid w:val="003F627C"/>
    <w:rsid w:val="00417CF6"/>
    <w:rsid w:val="00433500"/>
    <w:rsid w:val="00433F71"/>
    <w:rsid w:val="00440D43"/>
    <w:rsid w:val="00496CF1"/>
    <w:rsid w:val="004E25EC"/>
    <w:rsid w:val="004E3939"/>
    <w:rsid w:val="00511396"/>
    <w:rsid w:val="00520423"/>
    <w:rsid w:val="005227FA"/>
    <w:rsid w:val="00583E44"/>
    <w:rsid w:val="005C0C57"/>
    <w:rsid w:val="005D76CE"/>
    <w:rsid w:val="005F08B5"/>
    <w:rsid w:val="006052AD"/>
    <w:rsid w:val="00620FC6"/>
    <w:rsid w:val="00642E8A"/>
    <w:rsid w:val="00654677"/>
    <w:rsid w:val="00657736"/>
    <w:rsid w:val="0067794F"/>
    <w:rsid w:val="006B7B70"/>
    <w:rsid w:val="006D046F"/>
    <w:rsid w:val="006E1BEF"/>
    <w:rsid w:val="006E298D"/>
    <w:rsid w:val="006E36C0"/>
    <w:rsid w:val="006F09B6"/>
    <w:rsid w:val="00707533"/>
    <w:rsid w:val="0073766B"/>
    <w:rsid w:val="00741AA1"/>
    <w:rsid w:val="00744AA3"/>
    <w:rsid w:val="0075543A"/>
    <w:rsid w:val="00765D1D"/>
    <w:rsid w:val="00774FD5"/>
    <w:rsid w:val="007A5915"/>
    <w:rsid w:val="007A7F3E"/>
    <w:rsid w:val="007B5F6A"/>
    <w:rsid w:val="007C5CA2"/>
    <w:rsid w:val="007F4F92"/>
    <w:rsid w:val="008013F3"/>
    <w:rsid w:val="00810857"/>
    <w:rsid w:val="00832576"/>
    <w:rsid w:val="00847D10"/>
    <w:rsid w:val="00865DE2"/>
    <w:rsid w:val="00897699"/>
    <w:rsid w:val="00897CA2"/>
    <w:rsid w:val="008A2914"/>
    <w:rsid w:val="008A72DA"/>
    <w:rsid w:val="008D772F"/>
    <w:rsid w:val="008E0B37"/>
    <w:rsid w:val="008E68E4"/>
    <w:rsid w:val="008E6DC1"/>
    <w:rsid w:val="008E71A7"/>
    <w:rsid w:val="008E71F5"/>
    <w:rsid w:val="008E7389"/>
    <w:rsid w:val="00911110"/>
    <w:rsid w:val="0093096C"/>
    <w:rsid w:val="00930D04"/>
    <w:rsid w:val="0099764C"/>
    <w:rsid w:val="009F6398"/>
    <w:rsid w:val="00A05929"/>
    <w:rsid w:val="00A15F0B"/>
    <w:rsid w:val="00A50181"/>
    <w:rsid w:val="00A802F0"/>
    <w:rsid w:val="00AA3BCC"/>
    <w:rsid w:val="00AB151E"/>
    <w:rsid w:val="00AB2E6E"/>
    <w:rsid w:val="00AC3B9C"/>
    <w:rsid w:val="00AE1B3E"/>
    <w:rsid w:val="00AF0531"/>
    <w:rsid w:val="00B07B55"/>
    <w:rsid w:val="00B305EA"/>
    <w:rsid w:val="00B726DA"/>
    <w:rsid w:val="00B8134F"/>
    <w:rsid w:val="00B85E0E"/>
    <w:rsid w:val="00B97703"/>
    <w:rsid w:val="00B9796D"/>
    <w:rsid w:val="00BB0A72"/>
    <w:rsid w:val="00BB16B5"/>
    <w:rsid w:val="00BB7617"/>
    <w:rsid w:val="00BF2528"/>
    <w:rsid w:val="00C05328"/>
    <w:rsid w:val="00C060D3"/>
    <w:rsid w:val="00C25BCB"/>
    <w:rsid w:val="00C85647"/>
    <w:rsid w:val="00CB506A"/>
    <w:rsid w:val="00CF40AE"/>
    <w:rsid w:val="00CF4796"/>
    <w:rsid w:val="00CF4F2B"/>
    <w:rsid w:val="00CF6087"/>
    <w:rsid w:val="00D0487D"/>
    <w:rsid w:val="00D8590E"/>
    <w:rsid w:val="00D87FEA"/>
    <w:rsid w:val="00DC01F1"/>
    <w:rsid w:val="00DC24B9"/>
    <w:rsid w:val="00DD2537"/>
    <w:rsid w:val="00DF65CF"/>
    <w:rsid w:val="00E02082"/>
    <w:rsid w:val="00E1141B"/>
    <w:rsid w:val="00E21BBA"/>
    <w:rsid w:val="00E4765A"/>
    <w:rsid w:val="00E85699"/>
    <w:rsid w:val="00E86C2A"/>
    <w:rsid w:val="00EA78EB"/>
    <w:rsid w:val="00EC293E"/>
    <w:rsid w:val="00F0517C"/>
    <w:rsid w:val="00F25496"/>
    <w:rsid w:val="00F55F48"/>
    <w:rsid w:val="00F63AB1"/>
    <w:rsid w:val="00F667CF"/>
    <w:rsid w:val="00F803BE"/>
    <w:rsid w:val="00F91E64"/>
    <w:rsid w:val="00FB09CE"/>
    <w:rsid w:val="00FC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258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Tovinger</cp:lastModifiedBy>
  <cp:revision>9</cp:revision>
  <cp:lastPrinted>2002-04-23T07:10:00Z</cp:lastPrinted>
  <dcterms:created xsi:type="dcterms:W3CDTF">2025-01-22T14:09:00Z</dcterms:created>
  <dcterms:modified xsi:type="dcterms:W3CDTF">2025-01-22T14:14:00Z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